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394" w:rsidRPr="00F44950" w:rsidRDefault="00520394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</w:p>
    <w:p w:rsidR="00520394" w:rsidRDefault="00520394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520394" w:rsidRPr="00F44950" w:rsidRDefault="00520394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Pr="00F44950">
        <w:rPr>
          <w:rFonts w:ascii="Times New Roman" w:hAnsi="Times New Roman" w:cs="Times New Roman"/>
          <w:sz w:val="24"/>
          <w:szCs w:val="24"/>
        </w:rPr>
        <w:t>района</w:t>
      </w:r>
    </w:p>
    <w:p w:rsidR="00520394" w:rsidRPr="00370CAC" w:rsidRDefault="00520394" w:rsidP="003967D7">
      <w:pPr>
        <w:spacing w:after="0" w:line="240" w:lineRule="auto"/>
        <w:ind w:left="5246" w:firstLine="708"/>
        <w:rPr>
          <w:rFonts w:ascii="Times New Roman" w:hAnsi="Times New Roman" w:cs="Times New Roman"/>
          <w:sz w:val="24"/>
          <w:szCs w:val="24"/>
        </w:rPr>
      </w:pPr>
      <w:r w:rsidRPr="00370CAC">
        <w:rPr>
          <w:rFonts w:ascii="Times New Roman" w:hAnsi="Times New Roman" w:cs="Times New Roman"/>
          <w:color w:val="000000"/>
          <w:sz w:val="24"/>
          <w:szCs w:val="24"/>
        </w:rPr>
        <w:t xml:space="preserve">от «27» марта </w:t>
      </w:r>
      <w:smartTag w:uri="urn:schemas-microsoft-com:office:smarttags" w:element="metricconverter">
        <w:smartTagPr>
          <w:attr w:name="ProductID" w:val="2015 г"/>
        </w:smartTagPr>
        <w:r w:rsidRPr="00370CAC">
          <w:rPr>
            <w:rFonts w:ascii="Times New Roman" w:hAnsi="Times New Roman" w:cs="Times New Roman"/>
            <w:color w:val="000000"/>
            <w:sz w:val="24"/>
            <w:szCs w:val="24"/>
          </w:rPr>
          <w:t>2015 г</w:t>
        </w:r>
      </w:smartTag>
      <w:r w:rsidRPr="00370CAC">
        <w:rPr>
          <w:rFonts w:ascii="Times New Roman" w:hAnsi="Times New Roman" w:cs="Times New Roman"/>
          <w:color w:val="000000"/>
          <w:sz w:val="24"/>
          <w:szCs w:val="24"/>
        </w:rPr>
        <w:t>. № 372</w:t>
      </w:r>
    </w:p>
    <w:p w:rsidR="00520394" w:rsidRPr="003967D7" w:rsidRDefault="00520394" w:rsidP="00396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иных межбюджетных трансфертов бюджетам поселений, входящих в с</w:t>
      </w:r>
      <w:r>
        <w:rPr>
          <w:rFonts w:ascii="Times New Roman" w:hAnsi="Times New Roman" w:cs="Times New Roman"/>
          <w:b/>
          <w:bCs/>
          <w:sz w:val="24"/>
          <w:szCs w:val="24"/>
        </w:rPr>
        <w:t>остав Советского района,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520394" w:rsidRPr="00F44950" w:rsidRDefault="00520394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Таблица 1</w:t>
      </w:r>
    </w:p>
    <w:p w:rsidR="00520394" w:rsidRPr="00F44950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11</w:t>
      </w:r>
    </w:p>
    <w:p w:rsidR="00520394" w:rsidRPr="00F44950" w:rsidRDefault="00520394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E85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поселений на </w:t>
      </w:r>
      <w:r>
        <w:rPr>
          <w:rFonts w:ascii="Times New Roman" w:hAnsi="Times New Roman" w:cs="Times New Roman"/>
          <w:b/>
          <w:bCs/>
          <w:sz w:val="24"/>
          <w:szCs w:val="24"/>
        </w:rPr>
        <w:t>2015 год на создание условий для деятельности добровольных формирований населения по охране общественного порядка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программы "Профилактика правонарушений на терр</w:t>
      </w:r>
      <w:r>
        <w:rPr>
          <w:rFonts w:ascii="Times New Roman" w:hAnsi="Times New Roman" w:cs="Times New Roman"/>
          <w:b/>
          <w:bCs/>
          <w:sz w:val="24"/>
          <w:szCs w:val="24"/>
        </w:rPr>
        <w:t>итории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520394" w:rsidRPr="00F44950" w:rsidRDefault="00520394" w:rsidP="00E85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733FA3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52039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9 2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111 6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14 6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0394" w:rsidRPr="008C5C70" w:rsidRDefault="00520394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225 1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520394" w:rsidRPr="00F44950" w:rsidRDefault="00520394" w:rsidP="003B717F">
      <w:pPr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3B717F">
      <w:pPr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3B717F">
      <w:pPr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3B717F">
      <w:pPr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520394" w:rsidRPr="00F44950" w:rsidRDefault="0052039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11</w:t>
      </w:r>
    </w:p>
    <w:p w:rsidR="00520394" w:rsidRPr="00F44950" w:rsidRDefault="00520394" w:rsidP="00B43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B43F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по содействию трудоустройству граждан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Развитие молодежной и семейной политики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520394" w:rsidRPr="00F44950" w:rsidRDefault="00520394" w:rsidP="00B43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B43FDC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52039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38 696,00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127 982,96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289 395,80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22 908,60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325 905,88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45 823,80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203 368,28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20394" w:rsidRPr="008C5C70" w:rsidRDefault="00520394" w:rsidP="002609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2609E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1 054 081,32</w:t>
            </w:r>
          </w:p>
        </w:tc>
      </w:tr>
    </w:tbl>
    <w:p w:rsidR="00520394" w:rsidRPr="00F44950" w:rsidRDefault="00520394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20394" w:rsidRPr="00F44950" w:rsidRDefault="00520394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520394" w:rsidRPr="00F44950" w:rsidRDefault="00520394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11</w:t>
      </w:r>
    </w:p>
    <w:p w:rsidR="00520394" w:rsidRPr="00F44950" w:rsidRDefault="00520394" w:rsidP="00C25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C258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Совершенствование и развитие сети автомобильных дорог общего пользования местного значения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520394" w:rsidRPr="00F44950" w:rsidRDefault="00520394" w:rsidP="00C258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C258EE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52039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1 562 700,00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1 246 200,00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1 610 800,00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1 703 900,00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1 828 800,00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2 947 900,00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9 868 800,00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2 314 900,00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0394" w:rsidRPr="008C5C70" w:rsidRDefault="00520394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23 084 000,00</w:t>
            </w:r>
          </w:p>
        </w:tc>
      </w:tr>
    </w:tbl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520394" w:rsidRPr="00F44950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11</w:t>
      </w:r>
    </w:p>
    <w:p w:rsidR="00520394" w:rsidRPr="00F44950" w:rsidRDefault="00520394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строительство (реконструкцию), капитальный ремонт и ремонт автомобильных дорог общего пользования местного значения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Совершенствование и развитие сети автомобильных дорог общего пользования местного значения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520394" w:rsidRPr="00F44950" w:rsidRDefault="00520394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E85770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402"/>
        <w:gridCol w:w="4252"/>
      </w:tblGrid>
      <w:tr w:rsidR="00520394" w:rsidRPr="00F44950">
        <w:trPr>
          <w:trHeight w:val="59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20394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F44950" w:rsidRDefault="00520394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22 134 300,00</w:t>
            </w:r>
          </w:p>
        </w:tc>
      </w:tr>
      <w:tr w:rsidR="00520394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F44950" w:rsidRDefault="00520394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786 200,00</w:t>
            </w:r>
          </w:p>
        </w:tc>
      </w:tr>
      <w:tr w:rsidR="00520394" w:rsidRPr="00F44950">
        <w:trPr>
          <w:trHeight w:val="5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0394" w:rsidRPr="00F44950" w:rsidRDefault="00520394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F44950" w:rsidRDefault="00520394" w:rsidP="000E76F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22 920 500,00</w:t>
            </w:r>
          </w:p>
        </w:tc>
      </w:tr>
    </w:tbl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520394" w:rsidRPr="00F44950" w:rsidRDefault="0052039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11</w:t>
      </w:r>
    </w:p>
    <w:p w:rsidR="00520394" w:rsidRPr="00F44950" w:rsidRDefault="00520394" w:rsidP="001F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1F6D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Улучшение кадровой обеспеченности органов местного самоуправления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520394" w:rsidRPr="00F44950" w:rsidRDefault="00520394" w:rsidP="001F6D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1F6DC2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52039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327 231,66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238 031,64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259 032,90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266 649,60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259 032,90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533 299,20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310 006,20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20394" w:rsidRPr="008C5C70" w:rsidRDefault="00520394" w:rsidP="002609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2609E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2 193 284,10 </w:t>
            </w:r>
          </w:p>
        </w:tc>
      </w:tr>
    </w:tbl>
    <w:p w:rsidR="00520394" w:rsidRPr="00F44950" w:rsidRDefault="00520394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20394" w:rsidRPr="00F44950" w:rsidRDefault="00520394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p w:rsidR="00520394" w:rsidRPr="00F44950" w:rsidRDefault="00520394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11</w:t>
      </w:r>
    </w:p>
    <w:p w:rsidR="00520394" w:rsidRPr="00F44950" w:rsidRDefault="00520394" w:rsidP="006333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633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>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на повышение оплаты труда работников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муниципальных учреждений культуры и дополнительного образования детей в целях реализации указов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 Президента Российской Федерации от 7 мая 2012 года № 597 "О мероприятиях по реализации государственной социальной политики"</w:t>
      </w:r>
      <w:r>
        <w:rPr>
          <w:rFonts w:ascii="Times New Roman" w:hAnsi="Times New Roman" w:cs="Times New Roman"/>
          <w:b/>
          <w:bCs/>
          <w:sz w:val="24"/>
          <w:szCs w:val="24"/>
        </w:rPr>
        <w:t>, 1 июня 2012 года № 761 «О национальной стратегии действий</w:t>
      </w:r>
      <w:r w:rsidRPr="00A15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 интересах детей на 2012-2017 годы» в рамках подпрограммы «Совершенствование системы управления в культуре»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>и туризма в Советском районе на 2015-2017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520394" w:rsidRPr="00F44950" w:rsidRDefault="00520394" w:rsidP="0063333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520394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F44950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4 755 032,00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3 495 173,00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3 967 652,00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3 797 987,00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3 535 943,00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4 127 500,00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7 658 803,00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1 324 650,00</w:t>
            </w:r>
          </w:p>
        </w:tc>
      </w:tr>
      <w:tr w:rsidR="00520394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0394" w:rsidRPr="00F44950" w:rsidRDefault="00520394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F44950" w:rsidRDefault="0052039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32 662 740,00</w:t>
            </w:r>
          </w:p>
        </w:tc>
      </w:tr>
    </w:tbl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7</w:t>
      </w:r>
    </w:p>
    <w:p w:rsidR="00520394" w:rsidRPr="00F44950" w:rsidRDefault="0052039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11</w:t>
      </w:r>
    </w:p>
    <w:p w:rsidR="00520394" w:rsidRPr="00F44950" w:rsidRDefault="00520394" w:rsidP="004351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435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ежемесячную выплату почетным гражданам Советского района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Улучшение кадровой обеспеченности органов местного самоуправления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520394" w:rsidRPr="00F44950" w:rsidRDefault="00520394" w:rsidP="004351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435130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52039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2039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F07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9047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42 000,00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33 600,00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33 600,00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25 200,00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50 400,00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394" w:rsidRPr="008C5C70" w:rsidRDefault="0052039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Default="0052039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42 000,00</w:t>
            </w:r>
          </w:p>
        </w:tc>
      </w:tr>
      <w:tr w:rsidR="0052039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20394" w:rsidRPr="008C5C70" w:rsidRDefault="00520394" w:rsidP="002609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DB74F5" w:rsidRDefault="00520394" w:rsidP="002609E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243 600,00 </w:t>
            </w:r>
          </w:p>
        </w:tc>
      </w:tr>
    </w:tbl>
    <w:p w:rsidR="00520394" w:rsidRPr="00F44950" w:rsidRDefault="00520394" w:rsidP="00633338">
      <w:pPr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633338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20394" w:rsidRPr="00F44950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p w:rsidR="00520394" w:rsidRPr="00F44950" w:rsidRDefault="0052039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11</w:t>
      </w:r>
    </w:p>
    <w:p w:rsidR="00520394" w:rsidRPr="00F44950" w:rsidRDefault="00520394" w:rsidP="0017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94" w:rsidRPr="00277C97" w:rsidRDefault="00520394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>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в рамках подпрограммы «Создание условий для эффективного и ответственного управления муниципальными финансами, повышения устойчивости местных бюджетов Советского района на 2015-2017 годы» 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Повышение эффективности управления муниципальными финансами Советского района на 2015-2017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520394" w:rsidRPr="00F44950" w:rsidRDefault="00520394" w:rsidP="001750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94" w:rsidRPr="00F44950" w:rsidRDefault="00520394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520394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394" w:rsidRPr="00F44950" w:rsidRDefault="00520394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2039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394" w:rsidRPr="00F44950" w:rsidRDefault="00520394" w:rsidP="000E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F44950" w:rsidRDefault="00520394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520394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20394" w:rsidRPr="00F44950" w:rsidRDefault="00520394" w:rsidP="00B8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394" w:rsidRPr="00F44950" w:rsidRDefault="00520394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</w:tr>
    </w:tbl>
    <w:p w:rsidR="00520394" w:rsidRPr="00F44950" w:rsidRDefault="00520394" w:rsidP="003B717F">
      <w:pPr>
        <w:rPr>
          <w:rFonts w:ascii="Times New Roman" w:hAnsi="Times New Roman" w:cs="Times New Roman"/>
          <w:sz w:val="24"/>
          <w:szCs w:val="24"/>
        </w:rPr>
      </w:pPr>
    </w:p>
    <w:sectPr w:rsidR="00520394" w:rsidRPr="00F44950" w:rsidSect="00885259">
      <w:headerReference w:type="default" r:id="rId6"/>
      <w:pgSz w:w="11906" w:h="16838" w:code="9"/>
      <w:pgMar w:top="1134" w:right="567" w:bottom="28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394" w:rsidRDefault="00520394" w:rsidP="00052EA6">
      <w:pPr>
        <w:spacing w:after="0" w:line="240" w:lineRule="auto"/>
      </w:pPr>
      <w:r>
        <w:separator/>
      </w:r>
    </w:p>
  </w:endnote>
  <w:endnote w:type="continuationSeparator" w:id="1">
    <w:p w:rsidR="00520394" w:rsidRDefault="00520394" w:rsidP="00052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394" w:rsidRDefault="00520394" w:rsidP="00052EA6">
      <w:pPr>
        <w:spacing w:after="0" w:line="240" w:lineRule="auto"/>
      </w:pPr>
      <w:r>
        <w:separator/>
      </w:r>
    </w:p>
  </w:footnote>
  <w:footnote w:type="continuationSeparator" w:id="1">
    <w:p w:rsidR="00520394" w:rsidRDefault="00520394" w:rsidP="00052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394" w:rsidRDefault="00520394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F5B"/>
    <w:rsid w:val="000011B8"/>
    <w:rsid w:val="00005603"/>
    <w:rsid w:val="00011659"/>
    <w:rsid w:val="000118E1"/>
    <w:rsid w:val="000167A7"/>
    <w:rsid w:val="000256B8"/>
    <w:rsid w:val="00027A55"/>
    <w:rsid w:val="00033FE0"/>
    <w:rsid w:val="00036C55"/>
    <w:rsid w:val="00037D82"/>
    <w:rsid w:val="00040E6E"/>
    <w:rsid w:val="0004120E"/>
    <w:rsid w:val="00046C2D"/>
    <w:rsid w:val="00052322"/>
    <w:rsid w:val="00052EA6"/>
    <w:rsid w:val="00054989"/>
    <w:rsid w:val="00055DE8"/>
    <w:rsid w:val="00057831"/>
    <w:rsid w:val="00061686"/>
    <w:rsid w:val="00074398"/>
    <w:rsid w:val="0007556F"/>
    <w:rsid w:val="00084D41"/>
    <w:rsid w:val="000940DA"/>
    <w:rsid w:val="00095DFA"/>
    <w:rsid w:val="000A7DD9"/>
    <w:rsid w:val="000B588D"/>
    <w:rsid w:val="000B5D34"/>
    <w:rsid w:val="000B7DA4"/>
    <w:rsid w:val="000C2AA9"/>
    <w:rsid w:val="000C311F"/>
    <w:rsid w:val="000C3DF9"/>
    <w:rsid w:val="000D03CC"/>
    <w:rsid w:val="000D421C"/>
    <w:rsid w:val="000D426D"/>
    <w:rsid w:val="000D7A7C"/>
    <w:rsid w:val="000E6DE8"/>
    <w:rsid w:val="000E76F5"/>
    <w:rsid w:val="000F0930"/>
    <w:rsid w:val="000F119C"/>
    <w:rsid w:val="0010089B"/>
    <w:rsid w:val="001029A4"/>
    <w:rsid w:val="00127C3F"/>
    <w:rsid w:val="00132F61"/>
    <w:rsid w:val="001400CA"/>
    <w:rsid w:val="00141854"/>
    <w:rsid w:val="001458EF"/>
    <w:rsid w:val="00145EC1"/>
    <w:rsid w:val="00147AC8"/>
    <w:rsid w:val="00151F5B"/>
    <w:rsid w:val="00153039"/>
    <w:rsid w:val="00153C6B"/>
    <w:rsid w:val="00154F8D"/>
    <w:rsid w:val="001554E2"/>
    <w:rsid w:val="00156E21"/>
    <w:rsid w:val="001602FD"/>
    <w:rsid w:val="00162444"/>
    <w:rsid w:val="00175067"/>
    <w:rsid w:val="00190733"/>
    <w:rsid w:val="001924C5"/>
    <w:rsid w:val="0019278B"/>
    <w:rsid w:val="00194DDE"/>
    <w:rsid w:val="00195979"/>
    <w:rsid w:val="001971C9"/>
    <w:rsid w:val="001B6617"/>
    <w:rsid w:val="001C0A2A"/>
    <w:rsid w:val="001D256E"/>
    <w:rsid w:val="001D2F18"/>
    <w:rsid w:val="001D33AB"/>
    <w:rsid w:val="001D34FC"/>
    <w:rsid w:val="001D65A8"/>
    <w:rsid w:val="001E2570"/>
    <w:rsid w:val="001E430B"/>
    <w:rsid w:val="001E4FC1"/>
    <w:rsid w:val="001E652F"/>
    <w:rsid w:val="001E6E94"/>
    <w:rsid w:val="001F2B53"/>
    <w:rsid w:val="001F5295"/>
    <w:rsid w:val="001F6750"/>
    <w:rsid w:val="001F6DC2"/>
    <w:rsid w:val="00202F1F"/>
    <w:rsid w:val="0020502B"/>
    <w:rsid w:val="00217B2C"/>
    <w:rsid w:val="0022107A"/>
    <w:rsid w:val="00222405"/>
    <w:rsid w:val="00227CC1"/>
    <w:rsid w:val="00230F67"/>
    <w:rsid w:val="00245984"/>
    <w:rsid w:val="002517C9"/>
    <w:rsid w:val="0025267C"/>
    <w:rsid w:val="002609EE"/>
    <w:rsid w:val="00271A71"/>
    <w:rsid w:val="00272136"/>
    <w:rsid w:val="00277C97"/>
    <w:rsid w:val="0028478B"/>
    <w:rsid w:val="00287275"/>
    <w:rsid w:val="002907EC"/>
    <w:rsid w:val="00291FE7"/>
    <w:rsid w:val="00294AC9"/>
    <w:rsid w:val="002B01E9"/>
    <w:rsid w:val="002B5439"/>
    <w:rsid w:val="002B69AF"/>
    <w:rsid w:val="002C283F"/>
    <w:rsid w:val="002C5019"/>
    <w:rsid w:val="002C6A60"/>
    <w:rsid w:val="002E10C0"/>
    <w:rsid w:val="002E7273"/>
    <w:rsid w:val="002F0B80"/>
    <w:rsid w:val="002F3275"/>
    <w:rsid w:val="002F64CD"/>
    <w:rsid w:val="002F74F4"/>
    <w:rsid w:val="003021B7"/>
    <w:rsid w:val="003023A2"/>
    <w:rsid w:val="00302BDE"/>
    <w:rsid w:val="00303E73"/>
    <w:rsid w:val="00311AC8"/>
    <w:rsid w:val="00313382"/>
    <w:rsid w:val="00316F71"/>
    <w:rsid w:val="003219DE"/>
    <w:rsid w:val="00321EA5"/>
    <w:rsid w:val="003271F0"/>
    <w:rsid w:val="00330931"/>
    <w:rsid w:val="00334716"/>
    <w:rsid w:val="00340DE9"/>
    <w:rsid w:val="00346E0C"/>
    <w:rsid w:val="0034748A"/>
    <w:rsid w:val="00362D9B"/>
    <w:rsid w:val="00364929"/>
    <w:rsid w:val="00365D48"/>
    <w:rsid w:val="00370CAC"/>
    <w:rsid w:val="00375FD8"/>
    <w:rsid w:val="00386EB0"/>
    <w:rsid w:val="00387A00"/>
    <w:rsid w:val="0039397A"/>
    <w:rsid w:val="003964E8"/>
    <w:rsid w:val="003967D7"/>
    <w:rsid w:val="003A2C92"/>
    <w:rsid w:val="003A4D80"/>
    <w:rsid w:val="003B606B"/>
    <w:rsid w:val="003B717F"/>
    <w:rsid w:val="003D6214"/>
    <w:rsid w:val="00400212"/>
    <w:rsid w:val="00401CB4"/>
    <w:rsid w:val="0041236B"/>
    <w:rsid w:val="00413B44"/>
    <w:rsid w:val="004140FE"/>
    <w:rsid w:val="00415D07"/>
    <w:rsid w:val="00417024"/>
    <w:rsid w:val="004261D1"/>
    <w:rsid w:val="00432956"/>
    <w:rsid w:val="00433C89"/>
    <w:rsid w:val="00434E88"/>
    <w:rsid w:val="00435130"/>
    <w:rsid w:val="00441619"/>
    <w:rsid w:val="00444559"/>
    <w:rsid w:val="00446A39"/>
    <w:rsid w:val="00453B07"/>
    <w:rsid w:val="00453E4B"/>
    <w:rsid w:val="004603F5"/>
    <w:rsid w:val="0046122B"/>
    <w:rsid w:val="00464C82"/>
    <w:rsid w:val="004739F4"/>
    <w:rsid w:val="004765E0"/>
    <w:rsid w:val="00477731"/>
    <w:rsid w:val="00480554"/>
    <w:rsid w:val="00480AAA"/>
    <w:rsid w:val="0049116A"/>
    <w:rsid w:val="00496581"/>
    <w:rsid w:val="0049698A"/>
    <w:rsid w:val="004A300B"/>
    <w:rsid w:val="004A6D4C"/>
    <w:rsid w:val="004B3273"/>
    <w:rsid w:val="004B505A"/>
    <w:rsid w:val="004B5B48"/>
    <w:rsid w:val="004B75C5"/>
    <w:rsid w:val="004D1F3B"/>
    <w:rsid w:val="004D2439"/>
    <w:rsid w:val="004D61A0"/>
    <w:rsid w:val="004E2F24"/>
    <w:rsid w:val="004E3106"/>
    <w:rsid w:val="004F196F"/>
    <w:rsid w:val="004F2CC7"/>
    <w:rsid w:val="004F3411"/>
    <w:rsid w:val="00500DBE"/>
    <w:rsid w:val="00500E59"/>
    <w:rsid w:val="00500E5C"/>
    <w:rsid w:val="00502D70"/>
    <w:rsid w:val="00507C80"/>
    <w:rsid w:val="00511079"/>
    <w:rsid w:val="005134E4"/>
    <w:rsid w:val="0051406A"/>
    <w:rsid w:val="00515589"/>
    <w:rsid w:val="00520394"/>
    <w:rsid w:val="0052331E"/>
    <w:rsid w:val="00530213"/>
    <w:rsid w:val="00537115"/>
    <w:rsid w:val="00552AA4"/>
    <w:rsid w:val="00555A6B"/>
    <w:rsid w:val="0056779E"/>
    <w:rsid w:val="00570F74"/>
    <w:rsid w:val="00572A23"/>
    <w:rsid w:val="00577431"/>
    <w:rsid w:val="00590A4B"/>
    <w:rsid w:val="0059753D"/>
    <w:rsid w:val="005A0D22"/>
    <w:rsid w:val="005A0DD8"/>
    <w:rsid w:val="005B3025"/>
    <w:rsid w:val="005B5FED"/>
    <w:rsid w:val="005B7E19"/>
    <w:rsid w:val="005C2E2E"/>
    <w:rsid w:val="005C5D6C"/>
    <w:rsid w:val="005C73F8"/>
    <w:rsid w:val="005D7743"/>
    <w:rsid w:val="005E263D"/>
    <w:rsid w:val="005E4747"/>
    <w:rsid w:val="005F27E6"/>
    <w:rsid w:val="005F7262"/>
    <w:rsid w:val="00601EC6"/>
    <w:rsid w:val="00605027"/>
    <w:rsid w:val="0060504E"/>
    <w:rsid w:val="00606E0C"/>
    <w:rsid w:val="00607D85"/>
    <w:rsid w:val="0061023B"/>
    <w:rsid w:val="00621A56"/>
    <w:rsid w:val="00625416"/>
    <w:rsid w:val="0062572A"/>
    <w:rsid w:val="0063014C"/>
    <w:rsid w:val="00632F22"/>
    <w:rsid w:val="00633338"/>
    <w:rsid w:val="00633B0A"/>
    <w:rsid w:val="00636A95"/>
    <w:rsid w:val="006518FB"/>
    <w:rsid w:val="006544A3"/>
    <w:rsid w:val="00671D87"/>
    <w:rsid w:val="0067585D"/>
    <w:rsid w:val="006761B0"/>
    <w:rsid w:val="0067792E"/>
    <w:rsid w:val="006851C6"/>
    <w:rsid w:val="00685A6B"/>
    <w:rsid w:val="00685DF3"/>
    <w:rsid w:val="0068656E"/>
    <w:rsid w:val="00692232"/>
    <w:rsid w:val="00692C26"/>
    <w:rsid w:val="00693AF4"/>
    <w:rsid w:val="006A465C"/>
    <w:rsid w:val="006A55D1"/>
    <w:rsid w:val="006B3927"/>
    <w:rsid w:val="006B3A7A"/>
    <w:rsid w:val="006D0914"/>
    <w:rsid w:val="006D49C8"/>
    <w:rsid w:val="006D5427"/>
    <w:rsid w:val="006E345C"/>
    <w:rsid w:val="006F794B"/>
    <w:rsid w:val="0070158E"/>
    <w:rsid w:val="00702DE5"/>
    <w:rsid w:val="00702E0C"/>
    <w:rsid w:val="007032C4"/>
    <w:rsid w:val="0070753F"/>
    <w:rsid w:val="007075DD"/>
    <w:rsid w:val="00717E43"/>
    <w:rsid w:val="007209DB"/>
    <w:rsid w:val="007247A4"/>
    <w:rsid w:val="00733FA3"/>
    <w:rsid w:val="00737BD9"/>
    <w:rsid w:val="0074512E"/>
    <w:rsid w:val="00752135"/>
    <w:rsid w:val="007656E1"/>
    <w:rsid w:val="007728D7"/>
    <w:rsid w:val="0077625C"/>
    <w:rsid w:val="00776E05"/>
    <w:rsid w:val="00781268"/>
    <w:rsid w:val="00784440"/>
    <w:rsid w:val="00785482"/>
    <w:rsid w:val="0078558B"/>
    <w:rsid w:val="00793F5F"/>
    <w:rsid w:val="007949C5"/>
    <w:rsid w:val="007964DC"/>
    <w:rsid w:val="007A37F5"/>
    <w:rsid w:val="007A440A"/>
    <w:rsid w:val="007A548D"/>
    <w:rsid w:val="007B7483"/>
    <w:rsid w:val="007C1093"/>
    <w:rsid w:val="007C153D"/>
    <w:rsid w:val="007C17EA"/>
    <w:rsid w:val="007C51D0"/>
    <w:rsid w:val="007D2D7A"/>
    <w:rsid w:val="007D6B97"/>
    <w:rsid w:val="007E15EE"/>
    <w:rsid w:val="007E261E"/>
    <w:rsid w:val="007F1D4F"/>
    <w:rsid w:val="00800B0A"/>
    <w:rsid w:val="0080276D"/>
    <w:rsid w:val="0080472E"/>
    <w:rsid w:val="00810C44"/>
    <w:rsid w:val="008126DB"/>
    <w:rsid w:val="00813431"/>
    <w:rsid w:val="00814CCF"/>
    <w:rsid w:val="00824CAC"/>
    <w:rsid w:val="00826280"/>
    <w:rsid w:val="00845309"/>
    <w:rsid w:val="008467C4"/>
    <w:rsid w:val="00851AE6"/>
    <w:rsid w:val="00852E01"/>
    <w:rsid w:val="008540C9"/>
    <w:rsid w:val="0085555A"/>
    <w:rsid w:val="0085728D"/>
    <w:rsid w:val="00862A4B"/>
    <w:rsid w:val="00867714"/>
    <w:rsid w:val="00871254"/>
    <w:rsid w:val="00872503"/>
    <w:rsid w:val="008739E0"/>
    <w:rsid w:val="00882D67"/>
    <w:rsid w:val="00884A85"/>
    <w:rsid w:val="00885259"/>
    <w:rsid w:val="00885D60"/>
    <w:rsid w:val="00885DDB"/>
    <w:rsid w:val="008867A3"/>
    <w:rsid w:val="00886F94"/>
    <w:rsid w:val="00893E41"/>
    <w:rsid w:val="008A1812"/>
    <w:rsid w:val="008A4013"/>
    <w:rsid w:val="008A4EDE"/>
    <w:rsid w:val="008A7014"/>
    <w:rsid w:val="008B7BB2"/>
    <w:rsid w:val="008C0494"/>
    <w:rsid w:val="008C15DD"/>
    <w:rsid w:val="008C4892"/>
    <w:rsid w:val="008C5C70"/>
    <w:rsid w:val="008D2E32"/>
    <w:rsid w:val="008D6045"/>
    <w:rsid w:val="008D7228"/>
    <w:rsid w:val="008E4C31"/>
    <w:rsid w:val="008E572B"/>
    <w:rsid w:val="008F2A0B"/>
    <w:rsid w:val="00900267"/>
    <w:rsid w:val="00904794"/>
    <w:rsid w:val="00906918"/>
    <w:rsid w:val="00911FD7"/>
    <w:rsid w:val="00912DF3"/>
    <w:rsid w:val="00917E04"/>
    <w:rsid w:val="0092148F"/>
    <w:rsid w:val="009235C0"/>
    <w:rsid w:val="00923CC7"/>
    <w:rsid w:val="009248A2"/>
    <w:rsid w:val="0092757F"/>
    <w:rsid w:val="0093034C"/>
    <w:rsid w:val="00935882"/>
    <w:rsid w:val="00940DFB"/>
    <w:rsid w:val="00942C2F"/>
    <w:rsid w:val="00943C99"/>
    <w:rsid w:val="00945A85"/>
    <w:rsid w:val="009500AA"/>
    <w:rsid w:val="009571E9"/>
    <w:rsid w:val="00962B2D"/>
    <w:rsid w:val="0096589F"/>
    <w:rsid w:val="00966081"/>
    <w:rsid w:val="0097234A"/>
    <w:rsid w:val="0097710B"/>
    <w:rsid w:val="00980EF8"/>
    <w:rsid w:val="009840DB"/>
    <w:rsid w:val="00993204"/>
    <w:rsid w:val="0099614D"/>
    <w:rsid w:val="009A61DE"/>
    <w:rsid w:val="009B06A4"/>
    <w:rsid w:val="009B57F8"/>
    <w:rsid w:val="009C033B"/>
    <w:rsid w:val="009C1987"/>
    <w:rsid w:val="009C3762"/>
    <w:rsid w:val="009D383B"/>
    <w:rsid w:val="009D4D85"/>
    <w:rsid w:val="009E5F17"/>
    <w:rsid w:val="009F573B"/>
    <w:rsid w:val="00A027D4"/>
    <w:rsid w:val="00A0515F"/>
    <w:rsid w:val="00A103A4"/>
    <w:rsid w:val="00A115E6"/>
    <w:rsid w:val="00A157D0"/>
    <w:rsid w:val="00A17C6D"/>
    <w:rsid w:val="00A2083A"/>
    <w:rsid w:val="00A22E4C"/>
    <w:rsid w:val="00A26A0F"/>
    <w:rsid w:val="00A27593"/>
    <w:rsid w:val="00A34B22"/>
    <w:rsid w:val="00A37896"/>
    <w:rsid w:val="00A37EB2"/>
    <w:rsid w:val="00A451B2"/>
    <w:rsid w:val="00A51EA7"/>
    <w:rsid w:val="00A56755"/>
    <w:rsid w:val="00A60F7D"/>
    <w:rsid w:val="00A64DCE"/>
    <w:rsid w:val="00A65F78"/>
    <w:rsid w:val="00A775B8"/>
    <w:rsid w:val="00A930DE"/>
    <w:rsid w:val="00A954F1"/>
    <w:rsid w:val="00A95958"/>
    <w:rsid w:val="00AA02DA"/>
    <w:rsid w:val="00AA169D"/>
    <w:rsid w:val="00AC05EC"/>
    <w:rsid w:val="00AC0985"/>
    <w:rsid w:val="00AC4630"/>
    <w:rsid w:val="00AC4EA5"/>
    <w:rsid w:val="00AC6967"/>
    <w:rsid w:val="00AD2156"/>
    <w:rsid w:val="00AD63E9"/>
    <w:rsid w:val="00AD6E61"/>
    <w:rsid w:val="00AD723A"/>
    <w:rsid w:val="00AE271F"/>
    <w:rsid w:val="00AF39F8"/>
    <w:rsid w:val="00AF486F"/>
    <w:rsid w:val="00AF518B"/>
    <w:rsid w:val="00AF55A7"/>
    <w:rsid w:val="00B0225D"/>
    <w:rsid w:val="00B16342"/>
    <w:rsid w:val="00B21652"/>
    <w:rsid w:val="00B228EC"/>
    <w:rsid w:val="00B2334A"/>
    <w:rsid w:val="00B31A4D"/>
    <w:rsid w:val="00B31F45"/>
    <w:rsid w:val="00B32540"/>
    <w:rsid w:val="00B37166"/>
    <w:rsid w:val="00B43FDC"/>
    <w:rsid w:val="00B5662F"/>
    <w:rsid w:val="00B56C3C"/>
    <w:rsid w:val="00B57AC7"/>
    <w:rsid w:val="00B6756A"/>
    <w:rsid w:val="00B67A40"/>
    <w:rsid w:val="00B67DE7"/>
    <w:rsid w:val="00B82FD8"/>
    <w:rsid w:val="00B838D0"/>
    <w:rsid w:val="00B856DC"/>
    <w:rsid w:val="00B865A3"/>
    <w:rsid w:val="00B9341E"/>
    <w:rsid w:val="00BA1508"/>
    <w:rsid w:val="00BA2551"/>
    <w:rsid w:val="00BA2A83"/>
    <w:rsid w:val="00BA37DD"/>
    <w:rsid w:val="00BA4A32"/>
    <w:rsid w:val="00BB00AC"/>
    <w:rsid w:val="00BC50CF"/>
    <w:rsid w:val="00BD6721"/>
    <w:rsid w:val="00BE2FA9"/>
    <w:rsid w:val="00BE31E9"/>
    <w:rsid w:val="00BF4D27"/>
    <w:rsid w:val="00C110A8"/>
    <w:rsid w:val="00C220C9"/>
    <w:rsid w:val="00C258EE"/>
    <w:rsid w:val="00C25C8D"/>
    <w:rsid w:val="00C330C9"/>
    <w:rsid w:val="00C42465"/>
    <w:rsid w:val="00C43151"/>
    <w:rsid w:val="00C471A0"/>
    <w:rsid w:val="00C52FC8"/>
    <w:rsid w:val="00C53F0B"/>
    <w:rsid w:val="00C56A66"/>
    <w:rsid w:val="00C64A3D"/>
    <w:rsid w:val="00C66C65"/>
    <w:rsid w:val="00C74168"/>
    <w:rsid w:val="00C7594E"/>
    <w:rsid w:val="00C75E9D"/>
    <w:rsid w:val="00C764E7"/>
    <w:rsid w:val="00C81382"/>
    <w:rsid w:val="00C8751E"/>
    <w:rsid w:val="00C952EF"/>
    <w:rsid w:val="00CC1F3E"/>
    <w:rsid w:val="00CC4FA9"/>
    <w:rsid w:val="00CC55E6"/>
    <w:rsid w:val="00CC7AE8"/>
    <w:rsid w:val="00CD400B"/>
    <w:rsid w:val="00CD49BF"/>
    <w:rsid w:val="00CE5288"/>
    <w:rsid w:val="00CE59FA"/>
    <w:rsid w:val="00CE7E99"/>
    <w:rsid w:val="00CF7309"/>
    <w:rsid w:val="00D004ED"/>
    <w:rsid w:val="00D019B7"/>
    <w:rsid w:val="00D0523F"/>
    <w:rsid w:val="00D1399C"/>
    <w:rsid w:val="00D1680A"/>
    <w:rsid w:val="00D25B93"/>
    <w:rsid w:val="00D320B0"/>
    <w:rsid w:val="00D33878"/>
    <w:rsid w:val="00D35222"/>
    <w:rsid w:val="00D40083"/>
    <w:rsid w:val="00D406CC"/>
    <w:rsid w:val="00D42A1D"/>
    <w:rsid w:val="00D46B73"/>
    <w:rsid w:val="00D81E9D"/>
    <w:rsid w:val="00D84E54"/>
    <w:rsid w:val="00D915A3"/>
    <w:rsid w:val="00D971A4"/>
    <w:rsid w:val="00DA41BF"/>
    <w:rsid w:val="00DA74E4"/>
    <w:rsid w:val="00DB291F"/>
    <w:rsid w:val="00DB49ED"/>
    <w:rsid w:val="00DB74F5"/>
    <w:rsid w:val="00DC294F"/>
    <w:rsid w:val="00DC2EBE"/>
    <w:rsid w:val="00DC5530"/>
    <w:rsid w:val="00DC6D9A"/>
    <w:rsid w:val="00DE07DD"/>
    <w:rsid w:val="00DE390E"/>
    <w:rsid w:val="00DE46A0"/>
    <w:rsid w:val="00DE6973"/>
    <w:rsid w:val="00DE7A4D"/>
    <w:rsid w:val="00DE7DD0"/>
    <w:rsid w:val="00E0003C"/>
    <w:rsid w:val="00E04694"/>
    <w:rsid w:val="00E05A33"/>
    <w:rsid w:val="00E13088"/>
    <w:rsid w:val="00E14E67"/>
    <w:rsid w:val="00E17B11"/>
    <w:rsid w:val="00E268BD"/>
    <w:rsid w:val="00E306CE"/>
    <w:rsid w:val="00E31142"/>
    <w:rsid w:val="00E3132F"/>
    <w:rsid w:val="00E322DF"/>
    <w:rsid w:val="00E41B9D"/>
    <w:rsid w:val="00E42061"/>
    <w:rsid w:val="00E44E04"/>
    <w:rsid w:val="00E4651B"/>
    <w:rsid w:val="00E532ED"/>
    <w:rsid w:val="00E53826"/>
    <w:rsid w:val="00E53BFF"/>
    <w:rsid w:val="00E53FF8"/>
    <w:rsid w:val="00E63C9F"/>
    <w:rsid w:val="00E6719D"/>
    <w:rsid w:val="00E71E96"/>
    <w:rsid w:val="00E73303"/>
    <w:rsid w:val="00E85770"/>
    <w:rsid w:val="00EA2E97"/>
    <w:rsid w:val="00EA3651"/>
    <w:rsid w:val="00EB4ADB"/>
    <w:rsid w:val="00EB4EA1"/>
    <w:rsid w:val="00EB724C"/>
    <w:rsid w:val="00EC0CD3"/>
    <w:rsid w:val="00EC1E02"/>
    <w:rsid w:val="00ED38F4"/>
    <w:rsid w:val="00ED3AA3"/>
    <w:rsid w:val="00EE260E"/>
    <w:rsid w:val="00EE2811"/>
    <w:rsid w:val="00EE5C7A"/>
    <w:rsid w:val="00F06FB9"/>
    <w:rsid w:val="00F0785B"/>
    <w:rsid w:val="00F1361A"/>
    <w:rsid w:val="00F16A62"/>
    <w:rsid w:val="00F3092C"/>
    <w:rsid w:val="00F37AC1"/>
    <w:rsid w:val="00F408D4"/>
    <w:rsid w:val="00F433C4"/>
    <w:rsid w:val="00F43F2C"/>
    <w:rsid w:val="00F43F34"/>
    <w:rsid w:val="00F44950"/>
    <w:rsid w:val="00F50D6B"/>
    <w:rsid w:val="00F56BB2"/>
    <w:rsid w:val="00F56EFF"/>
    <w:rsid w:val="00F6127A"/>
    <w:rsid w:val="00F77F9B"/>
    <w:rsid w:val="00F81BE8"/>
    <w:rsid w:val="00F85771"/>
    <w:rsid w:val="00F95849"/>
    <w:rsid w:val="00FA3111"/>
    <w:rsid w:val="00FA4F70"/>
    <w:rsid w:val="00FB2419"/>
    <w:rsid w:val="00FB3364"/>
    <w:rsid w:val="00FB6206"/>
    <w:rsid w:val="00FC51E4"/>
    <w:rsid w:val="00FD0216"/>
    <w:rsid w:val="00FD0FF5"/>
    <w:rsid w:val="00FD59B5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2E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2E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1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737</TotalTime>
  <Pages>8</Pages>
  <Words>765</Words>
  <Characters>4366</Characters>
  <Application>Microsoft Office Outlook</Application>
  <DocSecurity>0</DocSecurity>
  <Lines>0</Lines>
  <Paragraphs>0</Paragraphs>
  <ScaleCrop>false</ScaleCrop>
  <Company>ФЭУ Советского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frayva</dc:creator>
  <cp:keywords/>
  <dc:description/>
  <cp:lastModifiedBy>FuckYouBill</cp:lastModifiedBy>
  <cp:revision>182</cp:revision>
  <cp:lastPrinted>2015-03-10T12:25:00Z</cp:lastPrinted>
  <dcterms:created xsi:type="dcterms:W3CDTF">2013-10-31T05:26:00Z</dcterms:created>
  <dcterms:modified xsi:type="dcterms:W3CDTF">2015-03-30T08:11:00Z</dcterms:modified>
</cp:coreProperties>
</file>